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0C" w:rsidRPr="00404E08" w:rsidRDefault="0044480C" w:rsidP="00B0761B">
      <w:pPr>
        <w:pStyle w:val="Heading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44480C" w:rsidRPr="00404E08" w:rsidRDefault="0044480C" w:rsidP="00B0761B">
      <w:pPr>
        <w:rPr>
          <w:sz w:val="28"/>
          <w:szCs w:val="28"/>
        </w:rPr>
      </w:pPr>
    </w:p>
    <w:p w:rsidR="0044480C" w:rsidRPr="00404E08" w:rsidRDefault="0044480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44480C" w:rsidRPr="00404E08" w:rsidRDefault="0044480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44480C" w:rsidRPr="00404E08" w:rsidRDefault="0044480C" w:rsidP="00B0761B">
      <w:pPr>
        <w:pStyle w:val="Heading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44480C" w:rsidRDefault="0044480C" w:rsidP="00B0761B">
      <w:pPr>
        <w:jc w:val="center"/>
        <w:rPr>
          <w:b/>
          <w:bCs/>
          <w:sz w:val="28"/>
          <w:szCs w:val="28"/>
        </w:rPr>
      </w:pPr>
    </w:p>
    <w:p w:rsidR="0044480C" w:rsidRPr="00404E08" w:rsidRDefault="0044480C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Шестьдесят третье заседание</w:t>
      </w:r>
    </w:p>
    <w:p w:rsidR="0044480C" w:rsidRPr="00404E08" w:rsidRDefault="0044480C" w:rsidP="00B0761B">
      <w:pPr>
        <w:jc w:val="center"/>
        <w:rPr>
          <w:b/>
          <w:bCs/>
          <w:sz w:val="28"/>
          <w:szCs w:val="28"/>
        </w:rPr>
      </w:pPr>
    </w:p>
    <w:p w:rsidR="0044480C" w:rsidRDefault="0044480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263</w:t>
      </w:r>
    </w:p>
    <w:p w:rsidR="0044480C" w:rsidRPr="00404E08" w:rsidRDefault="0044480C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21 января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5</w:t>
      </w:r>
      <w:r w:rsidRPr="00404E08">
        <w:rPr>
          <w:b/>
          <w:bCs/>
          <w:sz w:val="28"/>
          <w:szCs w:val="28"/>
        </w:rPr>
        <w:t xml:space="preserve"> года</w:t>
      </w:r>
    </w:p>
    <w:p w:rsidR="0044480C" w:rsidRDefault="0044480C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44480C" w:rsidRPr="00404E08" w:rsidRDefault="0044480C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44480C" w:rsidRPr="00404E08" w:rsidRDefault="0044480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44480C" w:rsidRPr="00404E08" w:rsidRDefault="0044480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44480C" w:rsidRPr="00404E08" w:rsidRDefault="0044480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44480C" w:rsidRDefault="0044480C" w:rsidP="00B0761B">
      <w:pPr>
        <w:ind w:hanging="540"/>
        <w:rPr>
          <w:sz w:val="28"/>
          <w:szCs w:val="28"/>
        </w:rPr>
      </w:pPr>
    </w:p>
    <w:p w:rsidR="0044480C" w:rsidRDefault="0044480C" w:rsidP="00B0761B">
      <w:pPr>
        <w:ind w:hanging="540"/>
        <w:rPr>
          <w:sz w:val="28"/>
          <w:szCs w:val="28"/>
        </w:rPr>
      </w:pPr>
    </w:p>
    <w:p w:rsidR="0044480C" w:rsidRPr="00404E08" w:rsidRDefault="0044480C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404E08">
        <w:rPr>
          <w:sz w:val="28"/>
          <w:szCs w:val="28"/>
        </w:rPr>
        <w:t>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области,</w:t>
      </w:r>
    </w:p>
    <w:p w:rsidR="0044480C" w:rsidRPr="00404E08" w:rsidRDefault="0044480C" w:rsidP="00B0761B">
      <w:pPr>
        <w:ind w:right="175" w:hanging="540"/>
        <w:rPr>
          <w:sz w:val="28"/>
          <w:szCs w:val="28"/>
        </w:rPr>
      </w:pPr>
    </w:p>
    <w:p w:rsidR="0044480C" w:rsidRPr="00564A5B" w:rsidRDefault="0044480C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44480C" w:rsidRPr="004F4D08" w:rsidRDefault="0044480C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4625D">
        <w:rPr>
          <w:sz w:val="28"/>
          <w:szCs w:val="28"/>
        </w:rPr>
        <w:t xml:space="preserve"> год» </w:t>
      </w:r>
      <w:r w:rsidRPr="004F4D08">
        <w:rPr>
          <w:sz w:val="28"/>
          <w:szCs w:val="28"/>
        </w:rPr>
        <w:t>следующие изменения и дополнения:</w:t>
      </w:r>
    </w:p>
    <w:p w:rsidR="0044480C" w:rsidRDefault="0044480C" w:rsidP="005D77E5">
      <w:pPr>
        <w:pStyle w:val="BodyTextIndent2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  <w:szCs w:val="28"/>
        </w:rPr>
      </w:pPr>
      <w:r w:rsidRPr="00E31ABC">
        <w:rPr>
          <w:sz w:val="28"/>
          <w:szCs w:val="28"/>
        </w:rPr>
        <w:t>пункт</w:t>
      </w:r>
      <w:r>
        <w:rPr>
          <w:sz w:val="28"/>
          <w:szCs w:val="28"/>
        </w:rPr>
        <w:t xml:space="preserve"> 1 изложить в новой редакции:</w:t>
      </w:r>
    </w:p>
    <w:p w:rsidR="0044480C" w:rsidRPr="006B414A" w:rsidRDefault="0044480C" w:rsidP="00281B32">
      <w:pPr>
        <w:shd w:val="clear" w:color="auto" w:fill="FFFFFF"/>
        <w:tabs>
          <w:tab w:val="left" w:pos="1042"/>
        </w:tabs>
        <w:spacing w:line="274" w:lineRule="exact"/>
        <w:ind w:left="14" w:firstLine="695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«1. </w:t>
      </w:r>
      <w:r w:rsidRPr="006B414A">
        <w:rPr>
          <w:color w:val="000000"/>
          <w:spacing w:val="1"/>
          <w:sz w:val="28"/>
          <w:szCs w:val="28"/>
        </w:rPr>
        <w:t xml:space="preserve">Утвердить основные характеристики бюджета Озинского муниципального района (далее по тексту - </w:t>
      </w:r>
      <w:r w:rsidRPr="006B414A">
        <w:rPr>
          <w:color w:val="000000"/>
          <w:spacing w:val="2"/>
          <w:sz w:val="28"/>
          <w:szCs w:val="28"/>
        </w:rPr>
        <w:t>бюджет района) на 2015 год:</w:t>
      </w:r>
    </w:p>
    <w:p w:rsidR="0044480C" w:rsidRPr="006B414A" w:rsidRDefault="0044480C" w:rsidP="00281B32">
      <w:pPr>
        <w:shd w:val="clear" w:color="auto" w:fill="FFFFFF"/>
        <w:tabs>
          <w:tab w:val="left" w:pos="1042"/>
        </w:tabs>
        <w:spacing w:line="274" w:lineRule="exact"/>
        <w:ind w:left="782" w:hanging="73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1) </w:t>
      </w:r>
      <w:r w:rsidRPr="006B414A">
        <w:rPr>
          <w:color w:val="000000"/>
          <w:spacing w:val="2"/>
          <w:sz w:val="28"/>
          <w:szCs w:val="28"/>
        </w:rPr>
        <w:t>общий объем доходов в сумме 3</w:t>
      </w:r>
      <w:r>
        <w:rPr>
          <w:color w:val="000000"/>
          <w:spacing w:val="2"/>
          <w:sz w:val="28"/>
          <w:szCs w:val="28"/>
        </w:rPr>
        <w:t>27424,6</w:t>
      </w:r>
      <w:r w:rsidRPr="006B414A">
        <w:rPr>
          <w:color w:val="000000"/>
          <w:spacing w:val="2"/>
          <w:sz w:val="28"/>
          <w:szCs w:val="28"/>
        </w:rPr>
        <w:t xml:space="preserve"> тыс. рублей;</w:t>
      </w:r>
    </w:p>
    <w:p w:rsidR="0044480C" w:rsidRPr="006B414A" w:rsidRDefault="0044480C" w:rsidP="00281B32">
      <w:pPr>
        <w:shd w:val="clear" w:color="auto" w:fill="FFFFFF"/>
        <w:tabs>
          <w:tab w:val="left" w:pos="1042"/>
        </w:tabs>
        <w:spacing w:line="274" w:lineRule="exact"/>
        <w:ind w:left="782" w:hanging="73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2) </w:t>
      </w:r>
      <w:r w:rsidRPr="006B414A">
        <w:rPr>
          <w:color w:val="000000"/>
          <w:spacing w:val="2"/>
          <w:sz w:val="28"/>
          <w:szCs w:val="28"/>
        </w:rPr>
        <w:t xml:space="preserve">общий объем расходов в </w:t>
      </w:r>
      <w:r w:rsidRPr="006B414A">
        <w:rPr>
          <w:color w:val="000000"/>
          <w:spacing w:val="7"/>
          <w:sz w:val="28"/>
          <w:szCs w:val="28"/>
        </w:rPr>
        <w:t>сумме 333666,2 тыс. рублей;</w:t>
      </w:r>
    </w:p>
    <w:p w:rsidR="0044480C" w:rsidRPr="006B414A" w:rsidRDefault="0044480C" w:rsidP="00281B32">
      <w:pPr>
        <w:shd w:val="clear" w:color="auto" w:fill="FFFFFF"/>
        <w:spacing w:line="278" w:lineRule="exact"/>
        <w:ind w:left="782" w:right="14" w:hanging="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де</w:t>
      </w:r>
      <w:r w:rsidRPr="006B414A">
        <w:rPr>
          <w:color w:val="000000"/>
          <w:sz w:val="28"/>
          <w:szCs w:val="28"/>
        </w:rPr>
        <w:t xml:space="preserve">фицит в сумме </w:t>
      </w:r>
      <w:r>
        <w:rPr>
          <w:color w:val="000000"/>
          <w:sz w:val="28"/>
          <w:szCs w:val="28"/>
        </w:rPr>
        <w:t>6241,6</w:t>
      </w:r>
      <w:r w:rsidRPr="006B414A">
        <w:rPr>
          <w:color w:val="000000"/>
          <w:sz w:val="28"/>
          <w:szCs w:val="28"/>
        </w:rPr>
        <w:t xml:space="preserve"> тыс. рублей.</w:t>
      </w:r>
      <w:r>
        <w:rPr>
          <w:color w:val="000000"/>
          <w:sz w:val="28"/>
          <w:szCs w:val="28"/>
        </w:rPr>
        <w:t>».</w:t>
      </w:r>
      <w:r w:rsidRPr="006B414A">
        <w:rPr>
          <w:color w:val="000000"/>
          <w:sz w:val="28"/>
          <w:szCs w:val="28"/>
        </w:rPr>
        <w:t xml:space="preserve"> </w:t>
      </w:r>
    </w:p>
    <w:p w:rsidR="0044480C" w:rsidRPr="00404E08" w:rsidRDefault="0044480C" w:rsidP="00EF5176">
      <w:pPr>
        <w:pStyle w:val="BodyTextIndent2"/>
        <w:tabs>
          <w:tab w:val="clear" w:pos="1418"/>
          <w:tab w:val="left" w:pos="0"/>
        </w:tabs>
        <w:spacing w:line="240" w:lineRule="auto"/>
        <w:ind w:left="0" w:right="175" w:firstLine="720"/>
        <w:jc w:val="both"/>
        <w:rPr>
          <w:sz w:val="28"/>
          <w:szCs w:val="28"/>
        </w:rPr>
      </w:pPr>
      <w:r w:rsidRPr="005A113F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A113F">
        <w:rPr>
          <w:sz w:val="28"/>
          <w:szCs w:val="28"/>
        </w:rPr>
        <w:t xml:space="preserve">. Приложения </w:t>
      </w:r>
      <w:r>
        <w:rPr>
          <w:sz w:val="28"/>
          <w:szCs w:val="28"/>
        </w:rPr>
        <w:t xml:space="preserve">1, 6, 7, 8, 14, </w:t>
      </w:r>
      <w:r w:rsidRPr="00552867">
        <w:rPr>
          <w:sz w:val="28"/>
          <w:szCs w:val="28"/>
        </w:rPr>
        <w:t>изложить</w:t>
      </w:r>
      <w:r w:rsidRPr="005A113F">
        <w:rPr>
          <w:sz w:val="28"/>
          <w:szCs w:val="28"/>
        </w:rPr>
        <w:t xml:space="preserve"> в новой редакции согла</w:t>
      </w:r>
      <w:r>
        <w:rPr>
          <w:sz w:val="28"/>
          <w:szCs w:val="28"/>
        </w:rPr>
        <w:t>сно приложениям 1, 2, 3, 4, 5</w:t>
      </w:r>
      <w:r w:rsidRPr="005A113F">
        <w:rPr>
          <w:sz w:val="28"/>
          <w:szCs w:val="28"/>
        </w:rPr>
        <w:t xml:space="preserve"> к настоящему решению.</w:t>
      </w:r>
    </w:p>
    <w:p w:rsidR="0044480C" w:rsidRPr="00404E08" w:rsidRDefault="0044480C" w:rsidP="0005542C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44480C" w:rsidRDefault="0044480C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44480C" w:rsidRDefault="0044480C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</w:p>
    <w:p w:rsidR="0044480C" w:rsidRPr="00EF5176" w:rsidRDefault="0044480C" w:rsidP="007B14D6">
      <w:pPr>
        <w:rPr>
          <w:sz w:val="28"/>
          <w:szCs w:val="28"/>
        </w:rPr>
      </w:pPr>
    </w:p>
    <w:p w:rsidR="0044480C" w:rsidRPr="00DF573F" w:rsidRDefault="0044480C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44480C" w:rsidRDefault="0044480C" w:rsidP="00DF573F">
      <w:pPr>
        <w:pStyle w:val="BodyText2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44480C" w:rsidSect="00386BE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227A8"/>
    <w:rsid w:val="00031E83"/>
    <w:rsid w:val="000330BA"/>
    <w:rsid w:val="00045B23"/>
    <w:rsid w:val="0005124E"/>
    <w:rsid w:val="000526C5"/>
    <w:rsid w:val="00052B40"/>
    <w:rsid w:val="0005542C"/>
    <w:rsid w:val="00061E33"/>
    <w:rsid w:val="00082023"/>
    <w:rsid w:val="0008357F"/>
    <w:rsid w:val="000B2532"/>
    <w:rsid w:val="000B7365"/>
    <w:rsid w:val="000B7F41"/>
    <w:rsid w:val="000C27E4"/>
    <w:rsid w:val="000C58DD"/>
    <w:rsid w:val="000D7703"/>
    <w:rsid w:val="000E2FCD"/>
    <w:rsid w:val="000E3D8F"/>
    <w:rsid w:val="000E4C18"/>
    <w:rsid w:val="001052FC"/>
    <w:rsid w:val="0012051C"/>
    <w:rsid w:val="00126D96"/>
    <w:rsid w:val="00127A9E"/>
    <w:rsid w:val="00142B7D"/>
    <w:rsid w:val="001511F0"/>
    <w:rsid w:val="00151DF6"/>
    <w:rsid w:val="00173551"/>
    <w:rsid w:val="00187FCB"/>
    <w:rsid w:val="00193957"/>
    <w:rsid w:val="001B4B2D"/>
    <w:rsid w:val="001B5ADE"/>
    <w:rsid w:val="001C0F11"/>
    <w:rsid w:val="001D0232"/>
    <w:rsid w:val="001D2BCE"/>
    <w:rsid w:val="001D569C"/>
    <w:rsid w:val="001E0E14"/>
    <w:rsid w:val="001E2DDD"/>
    <w:rsid w:val="001E60C3"/>
    <w:rsid w:val="001F35C8"/>
    <w:rsid w:val="00205ECC"/>
    <w:rsid w:val="002101ED"/>
    <w:rsid w:val="00210B33"/>
    <w:rsid w:val="00222B3D"/>
    <w:rsid w:val="00223706"/>
    <w:rsid w:val="00231607"/>
    <w:rsid w:val="0024580E"/>
    <w:rsid w:val="0026240B"/>
    <w:rsid w:val="00262729"/>
    <w:rsid w:val="00281B32"/>
    <w:rsid w:val="00287D3A"/>
    <w:rsid w:val="002A012D"/>
    <w:rsid w:val="002A071F"/>
    <w:rsid w:val="002A0D47"/>
    <w:rsid w:val="002A1D6E"/>
    <w:rsid w:val="002B4216"/>
    <w:rsid w:val="002C6D51"/>
    <w:rsid w:val="002C7309"/>
    <w:rsid w:val="002D124B"/>
    <w:rsid w:val="002E5E88"/>
    <w:rsid w:val="003050BD"/>
    <w:rsid w:val="00306BCF"/>
    <w:rsid w:val="00307C54"/>
    <w:rsid w:val="00307DD1"/>
    <w:rsid w:val="0031362C"/>
    <w:rsid w:val="00341443"/>
    <w:rsid w:val="00346B0B"/>
    <w:rsid w:val="00364625"/>
    <w:rsid w:val="00374894"/>
    <w:rsid w:val="0037521E"/>
    <w:rsid w:val="00377DB1"/>
    <w:rsid w:val="00381948"/>
    <w:rsid w:val="0038240A"/>
    <w:rsid w:val="00384103"/>
    <w:rsid w:val="0038648A"/>
    <w:rsid w:val="00386BE6"/>
    <w:rsid w:val="00391B3F"/>
    <w:rsid w:val="003A4CD1"/>
    <w:rsid w:val="003B671B"/>
    <w:rsid w:val="003C2E00"/>
    <w:rsid w:val="003C7616"/>
    <w:rsid w:val="003D20A7"/>
    <w:rsid w:val="003D41AE"/>
    <w:rsid w:val="003D58A8"/>
    <w:rsid w:val="003E206F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31AA"/>
    <w:rsid w:val="00415CAB"/>
    <w:rsid w:val="00417BC6"/>
    <w:rsid w:val="00422479"/>
    <w:rsid w:val="00427A69"/>
    <w:rsid w:val="00430860"/>
    <w:rsid w:val="00431CAC"/>
    <w:rsid w:val="004352B8"/>
    <w:rsid w:val="00435FA6"/>
    <w:rsid w:val="00442343"/>
    <w:rsid w:val="0044480C"/>
    <w:rsid w:val="00447694"/>
    <w:rsid w:val="00460D63"/>
    <w:rsid w:val="0046460C"/>
    <w:rsid w:val="00466CC2"/>
    <w:rsid w:val="004731AD"/>
    <w:rsid w:val="00475394"/>
    <w:rsid w:val="004828FC"/>
    <w:rsid w:val="0048520B"/>
    <w:rsid w:val="00492FEE"/>
    <w:rsid w:val="00496489"/>
    <w:rsid w:val="004A2108"/>
    <w:rsid w:val="004A3A22"/>
    <w:rsid w:val="004B1155"/>
    <w:rsid w:val="004B1B52"/>
    <w:rsid w:val="004B5E02"/>
    <w:rsid w:val="004B6CAC"/>
    <w:rsid w:val="004C6D95"/>
    <w:rsid w:val="004D028A"/>
    <w:rsid w:val="004D652C"/>
    <w:rsid w:val="004E354B"/>
    <w:rsid w:val="004E398F"/>
    <w:rsid w:val="004E3BEB"/>
    <w:rsid w:val="004F0B46"/>
    <w:rsid w:val="004F2473"/>
    <w:rsid w:val="004F4D08"/>
    <w:rsid w:val="004F595B"/>
    <w:rsid w:val="00507014"/>
    <w:rsid w:val="00516BD1"/>
    <w:rsid w:val="005235E7"/>
    <w:rsid w:val="00524BC5"/>
    <w:rsid w:val="00531FB2"/>
    <w:rsid w:val="00552867"/>
    <w:rsid w:val="00564A5B"/>
    <w:rsid w:val="00584F16"/>
    <w:rsid w:val="00587555"/>
    <w:rsid w:val="005A113F"/>
    <w:rsid w:val="005C5841"/>
    <w:rsid w:val="005D0FD3"/>
    <w:rsid w:val="005D3D8D"/>
    <w:rsid w:val="005D4B93"/>
    <w:rsid w:val="005D77E5"/>
    <w:rsid w:val="005F6754"/>
    <w:rsid w:val="00612A3A"/>
    <w:rsid w:val="00633CDD"/>
    <w:rsid w:val="00636350"/>
    <w:rsid w:val="00636488"/>
    <w:rsid w:val="006431F4"/>
    <w:rsid w:val="006643BC"/>
    <w:rsid w:val="00665A6E"/>
    <w:rsid w:val="00672844"/>
    <w:rsid w:val="006759E4"/>
    <w:rsid w:val="00675D2D"/>
    <w:rsid w:val="006936B6"/>
    <w:rsid w:val="006A1670"/>
    <w:rsid w:val="006A354B"/>
    <w:rsid w:val="006A595C"/>
    <w:rsid w:val="006A5B74"/>
    <w:rsid w:val="006A5D82"/>
    <w:rsid w:val="006B414A"/>
    <w:rsid w:val="006B5EB3"/>
    <w:rsid w:val="006C2C33"/>
    <w:rsid w:val="006C436B"/>
    <w:rsid w:val="006D2F6D"/>
    <w:rsid w:val="006D6985"/>
    <w:rsid w:val="006D7A32"/>
    <w:rsid w:val="006E1F2A"/>
    <w:rsid w:val="006E540D"/>
    <w:rsid w:val="007004C1"/>
    <w:rsid w:val="0070407E"/>
    <w:rsid w:val="00705925"/>
    <w:rsid w:val="00713506"/>
    <w:rsid w:val="00717490"/>
    <w:rsid w:val="00730CAF"/>
    <w:rsid w:val="0074293B"/>
    <w:rsid w:val="00744A1E"/>
    <w:rsid w:val="007460E6"/>
    <w:rsid w:val="00754E50"/>
    <w:rsid w:val="00772501"/>
    <w:rsid w:val="007825CD"/>
    <w:rsid w:val="007827F4"/>
    <w:rsid w:val="007869E6"/>
    <w:rsid w:val="007A0AED"/>
    <w:rsid w:val="007A2890"/>
    <w:rsid w:val="007A4379"/>
    <w:rsid w:val="007B14D6"/>
    <w:rsid w:val="007B438E"/>
    <w:rsid w:val="007B4556"/>
    <w:rsid w:val="007C154A"/>
    <w:rsid w:val="007D18EC"/>
    <w:rsid w:val="007E4C4F"/>
    <w:rsid w:val="007F2B12"/>
    <w:rsid w:val="00801900"/>
    <w:rsid w:val="008035A8"/>
    <w:rsid w:val="00805948"/>
    <w:rsid w:val="00817183"/>
    <w:rsid w:val="0082143A"/>
    <w:rsid w:val="00825E58"/>
    <w:rsid w:val="00830E88"/>
    <w:rsid w:val="00832C05"/>
    <w:rsid w:val="00845795"/>
    <w:rsid w:val="008556FC"/>
    <w:rsid w:val="00870E9D"/>
    <w:rsid w:val="00872A3C"/>
    <w:rsid w:val="0087566B"/>
    <w:rsid w:val="00885D9E"/>
    <w:rsid w:val="008905B7"/>
    <w:rsid w:val="00892252"/>
    <w:rsid w:val="00894951"/>
    <w:rsid w:val="008A350D"/>
    <w:rsid w:val="008C3DEC"/>
    <w:rsid w:val="008C7386"/>
    <w:rsid w:val="008D4B8E"/>
    <w:rsid w:val="008D79DF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357BD"/>
    <w:rsid w:val="00944819"/>
    <w:rsid w:val="0094483A"/>
    <w:rsid w:val="009463D2"/>
    <w:rsid w:val="0095039B"/>
    <w:rsid w:val="00960987"/>
    <w:rsid w:val="009679EC"/>
    <w:rsid w:val="009709A0"/>
    <w:rsid w:val="00975B25"/>
    <w:rsid w:val="00985701"/>
    <w:rsid w:val="00995A2E"/>
    <w:rsid w:val="009A09A8"/>
    <w:rsid w:val="009A12C6"/>
    <w:rsid w:val="009C4C4A"/>
    <w:rsid w:val="009C5CD5"/>
    <w:rsid w:val="009C75C5"/>
    <w:rsid w:val="009D278C"/>
    <w:rsid w:val="009D50A2"/>
    <w:rsid w:val="009F0884"/>
    <w:rsid w:val="00A11ED6"/>
    <w:rsid w:val="00A178CA"/>
    <w:rsid w:val="00A20217"/>
    <w:rsid w:val="00A20714"/>
    <w:rsid w:val="00A30478"/>
    <w:rsid w:val="00A36299"/>
    <w:rsid w:val="00A37A90"/>
    <w:rsid w:val="00A411E7"/>
    <w:rsid w:val="00A44B29"/>
    <w:rsid w:val="00A66D58"/>
    <w:rsid w:val="00A71B78"/>
    <w:rsid w:val="00A741BF"/>
    <w:rsid w:val="00A93044"/>
    <w:rsid w:val="00A9578B"/>
    <w:rsid w:val="00AB0E3A"/>
    <w:rsid w:val="00AB0F55"/>
    <w:rsid w:val="00AB15CC"/>
    <w:rsid w:val="00AE6CBD"/>
    <w:rsid w:val="00AE6E1B"/>
    <w:rsid w:val="00AF32B4"/>
    <w:rsid w:val="00AF52B8"/>
    <w:rsid w:val="00AF64F5"/>
    <w:rsid w:val="00B04E8F"/>
    <w:rsid w:val="00B053FE"/>
    <w:rsid w:val="00B0761B"/>
    <w:rsid w:val="00B134C6"/>
    <w:rsid w:val="00B32B19"/>
    <w:rsid w:val="00B41F09"/>
    <w:rsid w:val="00B53390"/>
    <w:rsid w:val="00B636B5"/>
    <w:rsid w:val="00B71483"/>
    <w:rsid w:val="00B72E69"/>
    <w:rsid w:val="00B73CBB"/>
    <w:rsid w:val="00B77256"/>
    <w:rsid w:val="00B77C29"/>
    <w:rsid w:val="00B95B47"/>
    <w:rsid w:val="00B95FF9"/>
    <w:rsid w:val="00BA7D38"/>
    <w:rsid w:val="00BB237D"/>
    <w:rsid w:val="00BC58CF"/>
    <w:rsid w:val="00BE29EA"/>
    <w:rsid w:val="00BE3700"/>
    <w:rsid w:val="00BF6EF5"/>
    <w:rsid w:val="00C053F8"/>
    <w:rsid w:val="00C14F2B"/>
    <w:rsid w:val="00C314CD"/>
    <w:rsid w:val="00C34356"/>
    <w:rsid w:val="00C3640C"/>
    <w:rsid w:val="00C40E2C"/>
    <w:rsid w:val="00C41C2A"/>
    <w:rsid w:val="00C4379D"/>
    <w:rsid w:val="00C4572F"/>
    <w:rsid w:val="00C5384E"/>
    <w:rsid w:val="00C71CED"/>
    <w:rsid w:val="00C73231"/>
    <w:rsid w:val="00C76CCB"/>
    <w:rsid w:val="00C86B8F"/>
    <w:rsid w:val="00C923D8"/>
    <w:rsid w:val="00C9472C"/>
    <w:rsid w:val="00C96D90"/>
    <w:rsid w:val="00CA1F70"/>
    <w:rsid w:val="00CA5D70"/>
    <w:rsid w:val="00CB1A52"/>
    <w:rsid w:val="00CB6500"/>
    <w:rsid w:val="00CE5553"/>
    <w:rsid w:val="00CF336D"/>
    <w:rsid w:val="00CF4671"/>
    <w:rsid w:val="00D113E2"/>
    <w:rsid w:val="00D40D76"/>
    <w:rsid w:val="00D41C22"/>
    <w:rsid w:val="00D52A77"/>
    <w:rsid w:val="00D60839"/>
    <w:rsid w:val="00D6793E"/>
    <w:rsid w:val="00D7298C"/>
    <w:rsid w:val="00D80948"/>
    <w:rsid w:val="00D845DC"/>
    <w:rsid w:val="00D9222A"/>
    <w:rsid w:val="00DA0543"/>
    <w:rsid w:val="00DA2C0B"/>
    <w:rsid w:val="00DB000D"/>
    <w:rsid w:val="00DC6E9C"/>
    <w:rsid w:val="00DF573F"/>
    <w:rsid w:val="00E11893"/>
    <w:rsid w:val="00E11B0C"/>
    <w:rsid w:val="00E172BD"/>
    <w:rsid w:val="00E31ABC"/>
    <w:rsid w:val="00E31C2D"/>
    <w:rsid w:val="00E4625D"/>
    <w:rsid w:val="00E47BF5"/>
    <w:rsid w:val="00E56F5F"/>
    <w:rsid w:val="00E7633A"/>
    <w:rsid w:val="00E77B2B"/>
    <w:rsid w:val="00E81173"/>
    <w:rsid w:val="00E90349"/>
    <w:rsid w:val="00E9097D"/>
    <w:rsid w:val="00EA12EA"/>
    <w:rsid w:val="00EA5117"/>
    <w:rsid w:val="00EC3C81"/>
    <w:rsid w:val="00ED0615"/>
    <w:rsid w:val="00EF2539"/>
    <w:rsid w:val="00EF5176"/>
    <w:rsid w:val="00F00DE1"/>
    <w:rsid w:val="00F03A55"/>
    <w:rsid w:val="00F059AC"/>
    <w:rsid w:val="00F06303"/>
    <w:rsid w:val="00F11981"/>
    <w:rsid w:val="00F1254D"/>
    <w:rsid w:val="00F2000D"/>
    <w:rsid w:val="00F20E40"/>
    <w:rsid w:val="00F26FCF"/>
    <w:rsid w:val="00F3263B"/>
    <w:rsid w:val="00F350D5"/>
    <w:rsid w:val="00F35C77"/>
    <w:rsid w:val="00F360E4"/>
    <w:rsid w:val="00F377FC"/>
    <w:rsid w:val="00F43BC9"/>
    <w:rsid w:val="00F44BB5"/>
    <w:rsid w:val="00F52E1A"/>
    <w:rsid w:val="00F562FF"/>
    <w:rsid w:val="00F73080"/>
    <w:rsid w:val="00F91362"/>
    <w:rsid w:val="00F9365D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196</TotalTime>
  <Pages>1</Pages>
  <Words>308</Words>
  <Characters>1761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227</cp:revision>
  <cp:lastPrinted>2014-04-16T05:24:00Z</cp:lastPrinted>
  <dcterms:created xsi:type="dcterms:W3CDTF">2013-01-30T12:26:00Z</dcterms:created>
  <dcterms:modified xsi:type="dcterms:W3CDTF">2015-02-15T11:26:00Z</dcterms:modified>
</cp:coreProperties>
</file>